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0DC777" w14:textId="77777777" w:rsidR="00767D35" w:rsidRPr="00767D35" w:rsidRDefault="00767D35" w:rsidP="00767D35">
      <w:pPr>
        <w:jc w:val="both"/>
        <w:rPr>
          <w:rFonts w:ascii="Calibri" w:hAnsi="Calibri" w:cs="Calibri"/>
          <w:b/>
          <w:sz w:val="22"/>
          <w:szCs w:val="22"/>
        </w:rPr>
      </w:pPr>
      <w:r w:rsidRPr="00767D35">
        <w:rPr>
          <w:rFonts w:ascii="Calibri" w:hAnsi="Calibri" w:cs="Calibri"/>
          <w:b/>
          <w:sz w:val="22"/>
          <w:szCs w:val="22"/>
        </w:rPr>
        <w:t>Programul Regiunea Centru</w:t>
      </w:r>
    </w:p>
    <w:p w14:paraId="62A9E47D" w14:textId="67783330" w:rsidR="00767D35" w:rsidRPr="00510923" w:rsidRDefault="00767D35" w:rsidP="00767D35">
      <w:pPr>
        <w:pStyle w:val="Default"/>
        <w:jc w:val="both"/>
        <w:rPr>
          <w:bCs/>
          <w:noProof/>
          <w:color w:val="auto"/>
          <w:sz w:val="22"/>
          <w:szCs w:val="22"/>
          <w:lang w:eastAsia="de-DE"/>
        </w:rPr>
      </w:pPr>
      <w:r w:rsidRPr="00510923">
        <w:rPr>
          <w:bCs/>
          <w:noProof/>
          <w:color w:val="auto"/>
          <w:sz w:val="22"/>
          <w:szCs w:val="22"/>
          <w:lang w:eastAsia="de-DE"/>
        </w:rPr>
        <w:t xml:space="preserve">Prioritatea </w:t>
      </w:r>
      <w:r>
        <w:rPr>
          <w:bCs/>
          <w:noProof/>
          <w:color w:val="auto"/>
          <w:sz w:val="22"/>
          <w:szCs w:val="22"/>
          <w:lang w:eastAsia="de-DE"/>
        </w:rPr>
        <w:t>8</w:t>
      </w:r>
      <w:r w:rsidRPr="00510923">
        <w:rPr>
          <w:bCs/>
          <w:noProof/>
          <w:color w:val="auto"/>
          <w:sz w:val="22"/>
          <w:szCs w:val="22"/>
          <w:lang w:eastAsia="de-DE"/>
        </w:rPr>
        <w:t xml:space="preserve"> O regiune atractivă</w:t>
      </w:r>
    </w:p>
    <w:p w14:paraId="2AAF7B75" w14:textId="77777777" w:rsidR="00767D35" w:rsidRPr="00510923" w:rsidRDefault="00767D35" w:rsidP="00767D35">
      <w:pPr>
        <w:pStyle w:val="Default"/>
        <w:jc w:val="both"/>
        <w:rPr>
          <w:bCs/>
          <w:sz w:val="22"/>
          <w:szCs w:val="22"/>
        </w:rPr>
      </w:pPr>
      <w:r w:rsidRPr="00510923">
        <w:rPr>
          <w:bCs/>
          <w:sz w:val="22"/>
          <w:szCs w:val="22"/>
        </w:rPr>
        <w:t xml:space="preserve">Obiectiv specific 5.1 Promovarea dezvoltării integrate și incluzive în domeniul social, economic și al mediului, precum și a culturii, a patrimoniului natural, a turismului sustenabil și a securității în zonele urbane </w:t>
      </w:r>
    </w:p>
    <w:p w14:paraId="29200E7F" w14:textId="7855C58E" w:rsidR="00767D35" w:rsidRPr="00767D35" w:rsidRDefault="00767D35" w:rsidP="00767D35">
      <w:pPr>
        <w:pStyle w:val="Default"/>
        <w:jc w:val="both"/>
        <w:rPr>
          <w:b/>
          <w:sz w:val="22"/>
          <w:szCs w:val="22"/>
        </w:rPr>
      </w:pPr>
      <w:r w:rsidRPr="00767D35">
        <w:rPr>
          <w:b/>
          <w:sz w:val="22"/>
          <w:szCs w:val="22"/>
        </w:rPr>
        <w:t xml:space="preserve">Acțiunea 8.3 – </w:t>
      </w:r>
      <w:r w:rsidR="003A6744" w:rsidRPr="003A6744">
        <w:rPr>
          <w:rFonts w:asciiTheme="minorHAnsi" w:hAnsiTheme="minorHAnsi" w:cstheme="minorHAnsi"/>
          <w:b/>
          <w:bCs/>
          <w:sz w:val="22"/>
          <w:szCs w:val="22"/>
        </w:rPr>
        <w:t>Dezvoltare urbană integrată prin sprijinirea dezvoltării infrastructurii turistice balneare și a infrastructurii de agrement din municipiile și orașele Regiunii Centru</w:t>
      </w:r>
    </w:p>
    <w:p w14:paraId="6BEBA095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497C6C9D" w14:textId="77777777" w:rsidR="005C7AFF" w:rsidRPr="00542F08" w:rsidRDefault="005C7AFF" w:rsidP="005C7AFF">
      <w:pPr>
        <w:jc w:val="right"/>
        <w:rPr>
          <w:rFonts w:asciiTheme="minorHAnsi" w:hAnsiTheme="minorHAnsi" w:cstheme="minorHAnsi"/>
          <w:sz w:val="16"/>
          <w:szCs w:val="16"/>
        </w:rPr>
      </w:pPr>
    </w:p>
    <w:p w14:paraId="455F9FDF" w14:textId="77777777" w:rsidR="00542F08" w:rsidRPr="006F6A72" w:rsidRDefault="00542F08" w:rsidP="00542F08">
      <w:pPr>
        <w:tabs>
          <w:tab w:val="center" w:pos="4536"/>
          <w:tab w:val="right" w:pos="9072"/>
        </w:tabs>
        <w:jc w:val="right"/>
        <w:rPr>
          <w:rFonts w:asciiTheme="minorHAnsi" w:hAnsiTheme="minorHAnsi" w:cstheme="minorHAnsi"/>
          <w:b/>
          <w:lang w:val="pt-BR" w:eastAsia="en-US"/>
        </w:rPr>
      </w:pPr>
      <w:r w:rsidRPr="006F6A72">
        <w:rPr>
          <w:rFonts w:asciiTheme="minorHAnsi" w:hAnsiTheme="minorHAnsi" w:cstheme="minorHAnsi"/>
          <w:b/>
          <w:lang w:val="pt-BR" w:eastAsia="en-US"/>
        </w:rPr>
        <w:t>Anexa 1</w:t>
      </w:r>
      <w:r w:rsidR="00015606" w:rsidRPr="006F6A72">
        <w:rPr>
          <w:rFonts w:asciiTheme="minorHAnsi" w:hAnsiTheme="minorHAnsi" w:cstheme="minorHAnsi"/>
          <w:b/>
          <w:lang w:val="pt-BR" w:eastAsia="en-US"/>
        </w:rPr>
        <w:t>3</w:t>
      </w:r>
    </w:p>
    <w:p w14:paraId="008509E1" w14:textId="77777777" w:rsidR="00542F08" w:rsidRPr="006F6A72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BR" w:eastAsia="en-US"/>
        </w:rPr>
      </w:pPr>
    </w:p>
    <w:p w14:paraId="0AD8A461" w14:textId="77777777" w:rsidR="00542F08" w:rsidRPr="006F6A72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BR" w:eastAsia="en-US"/>
        </w:rPr>
      </w:pPr>
    </w:p>
    <w:p w14:paraId="3426D417" w14:textId="77777777" w:rsidR="00542F08" w:rsidRPr="006F6A72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BR" w:eastAsia="en-US"/>
        </w:rPr>
      </w:pPr>
    </w:p>
    <w:p w14:paraId="50A333D5" w14:textId="6D209AD7" w:rsidR="00542F08" w:rsidRPr="00542F08" w:rsidRDefault="00542F08" w:rsidP="00542F08">
      <w:pPr>
        <w:shd w:val="clear" w:color="auto" w:fill="E6E6E6"/>
        <w:jc w:val="center"/>
        <w:rPr>
          <w:rFonts w:asciiTheme="minorHAnsi" w:hAnsiTheme="minorHAnsi" w:cstheme="minorHAnsi"/>
          <w:b/>
          <w:bCs/>
          <w:snapToGrid w:val="0"/>
          <w:lang w:eastAsia="en-US"/>
        </w:rPr>
      </w:pPr>
      <w:r w:rsidRPr="00542F08">
        <w:rPr>
          <w:rFonts w:asciiTheme="minorHAnsi" w:hAnsiTheme="minorHAnsi" w:cstheme="minorHAnsi"/>
          <w:b/>
          <w:bCs/>
          <w:snapToGrid w:val="0"/>
          <w:lang w:eastAsia="en-US"/>
        </w:rPr>
        <w:t xml:space="preserve">Tabel centralizator numere cadastrale şi obiective de </w:t>
      </w:r>
      <w:r w:rsidR="00756396" w:rsidRPr="00542F08">
        <w:rPr>
          <w:rFonts w:asciiTheme="minorHAnsi" w:hAnsiTheme="minorHAnsi" w:cstheme="minorHAnsi"/>
          <w:b/>
          <w:bCs/>
          <w:snapToGrid w:val="0"/>
          <w:lang w:eastAsia="en-US"/>
        </w:rPr>
        <w:t>investiție</w:t>
      </w:r>
    </w:p>
    <w:p w14:paraId="200860CA" w14:textId="77777777" w:rsidR="00542F08" w:rsidRPr="00542F08" w:rsidRDefault="00542F08" w:rsidP="00542F08">
      <w:pPr>
        <w:spacing w:before="120" w:after="120"/>
        <w:rPr>
          <w:rFonts w:asciiTheme="minorHAnsi" w:hAnsiTheme="minorHAnsi" w:cstheme="minorHAnsi"/>
          <w:lang w:eastAsia="en-US"/>
        </w:rPr>
      </w:pPr>
    </w:p>
    <w:p w14:paraId="7C75DE7A" w14:textId="77777777" w:rsidR="00542F08" w:rsidRPr="00542F08" w:rsidRDefault="00542F08" w:rsidP="00542F08">
      <w:pPr>
        <w:spacing w:before="120" w:after="120"/>
        <w:rPr>
          <w:rFonts w:asciiTheme="minorHAnsi" w:hAnsiTheme="minorHAnsi" w:cstheme="minorHAnsi"/>
          <w:lang w:eastAsia="en-US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542F08" w:rsidRPr="00756396" w14:paraId="365AC9E9" w14:textId="77777777" w:rsidTr="00F14CFD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4D7E5" w14:textId="77777777" w:rsidR="00542F08" w:rsidRPr="00756396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BF1D4" w14:textId="77777777" w:rsidR="00393665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  <w:t>Nr. carte</w:t>
            </w:r>
          </w:p>
          <w:p w14:paraId="763B437B" w14:textId="334D3E4D" w:rsidR="00542F08" w:rsidRPr="00756396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  <w:t xml:space="preserve"> funciară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8B6F9" w14:textId="77777777" w:rsidR="00542F08" w:rsidRPr="00756396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  <w:t xml:space="preserve">Număr cadastral </w:t>
            </w:r>
          </w:p>
          <w:p w14:paraId="2FB060E0" w14:textId="77777777" w:rsidR="00542F08" w:rsidRPr="00756396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132DD" w14:textId="30AF7146" w:rsidR="00542F08" w:rsidRPr="00756396" w:rsidRDefault="003C2A13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  <w:t>Suprafață</w:t>
            </w:r>
          </w:p>
          <w:p w14:paraId="238918AF" w14:textId="76FC3001" w:rsidR="00542F08" w:rsidRPr="00756396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  <w:t>(mp)</w:t>
            </w:r>
            <w:r w:rsidR="0057715F" w:rsidRPr="0075639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  <w:t xml:space="preserve"> teren si/sau </w:t>
            </w:r>
            <w:r w:rsidR="003C2A13" w:rsidRPr="0075639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  <w:t>clădire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4C797" w14:textId="4DF66ABC" w:rsidR="00542F08" w:rsidRPr="00756396" w:rsidRDefault="00542F08" w:rsidP="00542F08">
            <w:pPr>
              <w:spacing w:before="120" w:after="2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  <w:t xml:space="preserve">Obiectiv de </w:t>
            </w:r>
            <w:r w:rsidR="003C2A13" w:rsidRPr="0075639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  <w:t>investiție</w:t>
            </w:r>
            <w:r w:rsidRPr="0075639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  <w:t xml:space="preserve"> aferent proiectului*</w:t>
            </w:r>
          </w:p>
          <w:p w14:paraId="49E9D9C6" w14:textId="77777777" w:rsidR="00542F08" w:rsidRPr="00756396" w:rsidRDefault="00542F08" w:rsidP="00542F08">
            <w:pPr>
              <w:spacing w:before="120" w:after="24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46CAE" w14:textId="77777777" w:rsidR="00542F08" w:rsidRPr="00756396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  <w:t>Istoric (dacă este cazul)</w:t>
            </w:r>
          </w:p>
          <w:p w14:paraId="60DA0A54" w14:textId="77777777" w:rsidR="00542F08" w:rsidRPr="00756396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</w:pPr>
          </w:p>
          <w:p w14:paraId="27CB1E6B" w14:textId="4A6183D3" w:rsidR="00542F08" w:rsidRPr="00756396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  <w:t xml:space="preserve">Se vor </w:t>
            </w:r>
            <w:r w:rsidR="003C2A13" w:rsidRPr="0075639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  <w:t>menționa</w:t>
            </w:r>
            <w:r w:rsidRPr="0075639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  <w:t xml:space="preserve"> actele privind dezmembrările </w:t>
            </w:r>
            <w:r w:rsidR="003C2A13" w:rsidRPr="0075639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  <w:t>și</w:t>
            </w:r>
            <w:r w:rsidRPr="0075639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ro-RO"/>
              </w:rPr>
              <w:t xml:space="preserve"> alipirile, etc  </w:t>
            </w:r>
          </w:p>
        </w:tc>
      </w:tr>
      <w:tr w:rsidR="00542F08" w:rsidRPr="00756396" w14:paraId="7396E6DE" w14:textId="77777777" w:rsidTr="00F14CFD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0BDB8" w14:textId="77777777" w:rsidR="00542F08" w:rsidRPr="00756396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B2006" w14:textId="77777777" w:rsidR="00542F08" w:rsidRPr="00756396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85A65" w14:textId="77777777" w:rsidR="00542F08" w:rsidRPr="00756396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B2F" w14:textId="77777777" w:rsidR="00542F08" w:rsidRPr="00756396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59C14" w14:textId="77777777" w:rsidR="00542F08" w:rsidRPr="00756396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16470" w14:textId="77777777" w:rsidR="00542F08" w:rsidRPr="00756396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ro-RO"/>
              </w:rPr>
            </w:pPr>
          </w:p>
        </w:tc>
      </w:tr>
      <w:tr w:rsidR="00542F08" w:rsidRPr="00756396" w14:paraId="269D2957" w14:textId="77777777" w:rsidTr="00F14CFD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23BCBE" w14:textId="77777777" w:rsidR="00542F08" w:rsidRPr="00756396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0CCD05" w14:textId="77777777" w:rsidR="00542F08" w:rsidRPr="00756396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22065F" w14:textId="77777777" w:rsidR="00542F08" w:rsidRPr="00756396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5B1DEB" w14:textId="77777777" w:rsidR="00542F08" w:rsidRPr="00756396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9764B6" w14:textId="77777777" w:rsidR="00542F08" w:rsidRPr="00756396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FF77A1" w14:textId="77777777" w:rsidR="00542F08" w:rsidRPr="00756396" w:rsidRDefault="00542F08" w:rsidP="00542F08">
            <w:pPr>
              <w:spacing w:before="120" w:after="12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color w:val="000000"/>
                <w:sz w:val="20"/>
                <w:szCs w:val="20"/>
                <w:lang w:eastAsia="ro-RO"/>
              </w:rPr>
              <w:t> </w:t>
            </w:r>
          </w:p>
        </w:tc>
      </w:tr>
      <w:tr w:rsidR="00542F08" w:rsidRPr="00756396" w14:paraId="43221CD7" w14:textId="77777777" w:rsidTr="00F14CFD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47BDE0" w14:textId="77777777" w:rsidR="00542F08" w:rsidRPr="00756396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4C4152" w14:textId="77777777" w:rsidR="00542F08" w:rsidRPr="00756396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2C5E0" w14:textId="77777777" w:rsidR="00542F08" w:rsidRPr="00756396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1DE91B" w14:textId="77777777" w:rsidR="00542F08" w:rsidRPr="00756396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849CA1" w14:textId="77777777" w:rsidR="00542F08" w:rsidRPr="00756396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79B503" w14:textId="77777777" w:rsidR="00542F08" w:rsidRPr="00756396" w:rsidRDefault="00542F08" w:rsidP="00542F08">
            <w:pPr>
              <w:spacing w:before="120" w:after="12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ro-RO"/>
              </w:rPr>
            </w:pPr>
            <w:r w:rsidRPr="00756396">
              <w:rPr>
                <w:rFonts w:asciiTheme="minorHAnsi" w:hAnsiTheme="minorHAnsi" w:cstheme="minorHAnsi"/>
                <w:color w:val="000000"/>
                <w:sz w:val="20"/>
                <w:szCs w:val="20"/>
                <w:lang w:eastAsia="ro-RO"/>
              </w:rPr>
              <w:t> </w:t>
            </w:r>
          </w:p>
        </w:tc>
      </w:tr>
    </w:tbl>
    <w:p w14:paraId="0EB93B66" w14:textId="46EEB4A8" w:rsidR="00542F08" w:rsidRPr="00542F08" w:rsidRDefault="00542F08" w:rsidP="00542F08">
      <w:pPr>
        <w:spacing w:before="120" w:after="240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eastAsia="ro-RO"/>
        </w:rPr>
      </w:pPr>
      <w:r w:rsidRPr="00542F08">
        <w:rPr>
          <w:rFonts w:asciiTheme="minorHAnsi" w:hAnsiTheme="minorHAnsi" w:cstheme="minorHAnsi"/>
          <w:b/>
          <w:bCs/>
          <w:color w:val="000000"/>
          <w:sz w:val="20"/>
          <w:lang w:eastAsia="ro-RO"/>
        </w:rPr>
        <w:t xml:space="preserve">* </w:t>
      </w:r>
      <w:r w:rsidRPr="004A0565">
        <w:rPr>
          <w:rFonts w:asciiTheme="minorHAnsi" w:hAnsiTheme="minorHAnsi" w:cstheme="minorHAnsi"/>
          <w:bCs/>
          <w:color w:val="000000"/>
          <w:sz w:val="18"/>
          <w:szCs w:val="18"/>
          <w:lang w:eastAsia="ro-RO"/>
        </w:rPr>
        <w:t xml:space="preserve">În coloana </w:t>
      </w:r>
      <w:r w:rsidRPr="004A0565">
        <w:rPr>
          <w:rFonts w:asciiTheme="minorHAnsi" w:hAnsiTheme="minorHAnsi" w:cstheme="minorHAnsi"/>
          <w:bCs/>
          <w:color w:val="000000"/>
          <w:sz w:val="18"/>
          <w:szCs w:val="18"/>
          <w:lang w:val="pt-BR" w:eastAsia="ro-RO"/>
        </w:rPr>
        <w:t>“</w:t>
      </w:r>
      <w:r w:rsidRPr="004A0565">
        <w:rPr>
          <w:rFonts w:asciiTheme="minorHAnsi" w:hAnsiTheme="minorHAnsi" w:cstheme="minorHAnsi"/>
          <w:bCs/>
          <w:color w:val="000000"/>
          <w:sz w:val="18"/>
          <w:szCs w:val="18"/>
          <w:lang w:eastAsia="ro-RO"/>
        </w:rPr>
        <w:t xml:space="preserve">Obiectiv de investiție aferent proiectului”, pentru toate imobilele  care fac obiectul proiectului </w:t>
      </w:r>
      <w:r w:rsidRPr="004A0565">
        <w:rPr>
          <w:rFonts w:asciiTheme="minorHAnsi" w:eastAsia="Calibri" w:hAnsiTheme="minorHAnsi" w:cstheme="minorHAnsi"/>
          <w:bCs/>
          <w:color w:val="000000"/>
          <w:sz w:val="18"/>
          <w:szCs w:val="18"/>
          <w:lang w:eastAsia="ro-RO"/>
        </w:rPr>
        <w:t>(teren/</w:t>
      </w:r>
      <w:r w:rsidR="004A0565" w:rsidRPr="004A0565">
        <w:rPr>
          <w:rFonts w:asciiTheme="minorHAnsi" w:eastAsia="Calibri" w:hAnsiTheme="minorHAnsi" w:cstheme="minorHAnsi"/>
          <w:bCs/>
          <w:color w:val="000000"/>
          <w:sz w:val="18"/>
          <w:szCs w:val="18"/>
          <w:lang w:eastAsia="ro-RO"/>
        </w:rPr>
        <w:t>clădire</w:t>
      </w:r>
      <w:r w:rsidRPr="004A0565">
        <w:rPr>
          <w:rFonts w:asciiTheme="minorHAnsi" w:eastAsia="Calibri" w:hAnsiTheme="minorHAnsi" w:cstheme="minorHAnsi"/>
          <w:bCs/>
          <w:color w:val="000000"/>
          <w:sz w:val="18"/>
          <w:szCs w:val="18"/>
          <w:lang w:eastAsia="ro-RO"/>
        </w:rPr>
        <w:t xml:space="preserve">) identificate prin extrasele de carte funciară, </w:t>
      </w:r>
      <w:r w:rsidRPr="004A0565">
        <w:rPr>
          <w:rFonts w:asciiTheme="minorHAnsi" w:hAnsiTheme="minorHAnsi" w:cstheme="minorHAnsi"/>
          <w:bCs/>
          <w:color w:val="000000"/>
          <w:sz w:val="18"/>
          <w:szCs w:val="18"/>
          <w:lang w:eastAsia="ro-RO"/>
        </w:rPr>
        <w:t>s</w:t>
      </w:r>
      <w:r w:rsidRPr="004A0565">
        <w:rPr>
          <w:rFonts w:asciiTheme="minorHAnsi" w:eastAsia="Calibri" w:hAnsiTheme="minorHAnsi" w:cstheme="minorHAnsi"/>
          <w:bCs/>
          <w:color w:val="000000"/>
          <w:sz w:val="18"/>
          <w:szCs w:val="18"/>
          <w:lang w:eastAsia="ro-RO"/>
        </w:rPr>
        <w:t>e vor menționa  suprafețele   afectate de lucrările de intervenții propuse  pentru fiecare obiectiv de investiție propus.</w:t>
      </w:r>
    </w:p>
    <w:sectPr w:rsidR="00542F08" w:rsidRPr="00542F08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86CFC" w14:textId="77777777" w:rsidR="006F14B9" w:rsidRDefault="006F14B9">
      <w:r>
        <w:separator/>
      </w:r>
    </w:p>
  </w:endnote>
  <w:endnote w:type="continuationSeparator" w:id="0">
    <w:p w14:paraId="06182073" w14:textId="77777777" w:rsidR="006F14B9" w:rsidRDefault="006F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BE97E" w14:textId="77777777" w:rsidR="0095665C" w:rsidRDefault="009566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59445495" w14:textId="77777777">
      <w:trPr>
        <w:cantSplit/>
        <w:trHeight w:hRule="exact" w:val="340"/>
        <w:hidden/>
      </w:trPr>
      <w:tc>
        <w:tcPr>
          <w:tcW w:w="9210" w:type="dxa"/>
        </w:tcPr>
        <w:p w14:paraId="583DE343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2D6DD0C4" w14:textId="77777777" w:rsidR="00F12E7F" w:rsidRDefault="00542F08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07E06E74" wp14:editId="47FA101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48F64F" wp14:editId="0D1E235F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4E6284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48F64F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624E6284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83FB1DA" wp14:editId="1E96D6D5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210FF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83FB1DA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7C3210FF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BC6CAB" wp14:editId="26A193F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2C295F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63BDA4F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132D667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BC6CAB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012C295F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63BDA4F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1132D667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1FB56AC1" wp14:editId="0DCD3EAA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EEB39C" w14:textId="77777777" w:rsidR="002B3BB9" w:rsidRDefault="002B3BB9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94226" w14:textId="77777777" w:rsidR="00072DDE" w:rsidRDefault="00542F08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7639DF6" wp14:editId="13AF95F4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21862DC" wp14:editId="0C95697B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288716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1862DC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58288716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AFC3D7E" wp14:editId="19CFF24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C004A5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AFC3D7E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32C004A5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98D552B" wp14:editId="1E093D3F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62F4F1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65B8E94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179931E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8D552B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2362F4F1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65B8E94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2179931E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637F5F91" wp14:editId="28823B08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2882FB" w14:textId="77777777" w:rsidR="006F14B9" w:rsidRDefault="006F14B9">
      <w:r>
        <w:separator/>
      </w:r>
    </w:p>
  </w:footnote>
  <w:footnote w:type="continuationSeparator" w:id="0">
    <w:p w14:paraId="4E83DA82" w14:textId="77777777" w:rsidR="006F14B9" w:rsidRDefault="006F1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377F2A" w14:textId="3A617D42" w:rsidR="0095665C" w:rsidRDefault="00393665">
    <w:pPr>
      <w:pStyle w:val="Header"/>
    </w:pPr>
    <w:r>
      <w:rPr>
        <w:noProof/>
      </w:rPr>
      <w:pict w14:anchorId="2F7BC5D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1746" type="#_x0000_t136" style="position:absolute;margin-left:0;margin-top:0;width:583.65pt;height:89.7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91EBC" w14:textId="1C88EA50" w:rsidR="002B3BB9" w:rsidRPr="00851382" w:rsidRDefault="00393665">
    <w:pPr>
      <w:pStyle w:val="Header"/>
      <w:rPr>
        <w:color w:val="999999"/>
      </w:rPr>
    </w:pPr>
    <w:r>
      <w:rPr>
        <w:noProof/>
      </w:rPr>
      <w:pict w14:anchorId="046E74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1747" type="#_x0000_t136" style="position:absolute;margin-left:0;margin-top:0;width:583.65pt;height:89.7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  <w:r w:rsidR="00542F08"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00D44A32" wp14:editId="6B2F125D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1F7754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7D3187AF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D44A32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271F7754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7D3187AF" w14:textId="77777777"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542F0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542F08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838C9" w14:textId="3733B0C0" w:rsidR="002B3BB9" w:rsidRDefault="00542F08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15E9BD5A" wp14:editId="4311E503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208B6A3A" wp14:editId="1F76E726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F8E597F" wp14:editId="030C3BED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685094">
    <w:abstractNumId w:val="1"/>
  </w:num>
  <w:num w:numId="2" w16cid:durableId="1446466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1748"/>
    <o:shapelayout v:ext="edit">
      <o:idmap v:ext="edit" data="3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5606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042AB"/>
    <w:rsid w:val="00287FCC"/>
    <w:rsid w:val="002B3BB9"/>
    <w:rsid w:val="002E07E9"/>
    <w:rsid w:val="002F1246"/>
    <w:rsid w:val="00351F71"/>
    <w:rsid w:val="00376CFE"/>
    <w:rsid w:val="00393665"/>
    <w:rsid w:val="003A6744"/>
    <w:rsid w:val="003C2A13"/>
    <w:rsid w:val="003E2E03"/>
    <w:rsid w:val="00405A06"/>
    <w:rsid w:val="00474F02"/>
    <w:rsid w:val="004A0565"/>
    <w:rsid w:val="00523BEA"/>
    <w:rsid w:val="00542F08"/>
    <w:rsid w:val="0057715F"/>
    <w:rsid w:val="005A6B00"/>
    <w:rsid w:val="005C21C9"/>
    <w:rsid w:val="005C7AFF"/>
    <w:rsid w:val="00643AC4"/>
    <w:rsid w:val="006B79B9"/>
    <w:rsid w:val="006F14B9"/>
    <w:rsid w:val="006F6A72"/>
    <w:rsid w:val="007209E0"/>
    <w:rsid w:val="00754551"/>
    <w:rsid w:val="00756396"/>
    <w:rsid w:val="00767D35"/>
    <w:rsid w:val="007A69A6"/>
    <w:rsid w:val="007C403D"/>
    <w:rsid w:val="00851382"/>
    <w:rsid w:val="0088290B"/>
    <w:rsid w:val="008C26CE"/>
    <w:rsid w:val="008E7688"/>
    <w:rsid w:val="00936CF8"/>
    <w:rsid w:val="0095665C"/>
    <w:rsid w:val="0095716B"/>
    <w:rsid w:val="009F711B"/>
    <w:rsid w:val="00A06DE4"/>
    <w:rsid w:val="00A06EAA"/>
    <w:rsid w:val="00A56015"/>
    <w:rsid w:val="00AB7152"/>
    <w:rsid w:val="00AE4990"/>
    <w:rsid w:val="00B044DD"/>
    <w:rsid w:val="00B15233"/>
    <w:rsid w:val="00BD3175"/>
    <w:rsid w:val="00C05C7A"/>
    <w:rsid w:val="00C357C2"/>
    <w:rsid w:val="00C82AD1"/>
    <w:rsid w:val="00C916A3"/>
    <w:rsid w:val="00CC6C98"/>
    <w:rsid w:val="00D22014"/>
    <w:rsid w:val="00D94812"/>
    <w:rsid w:val="00DD113C"/>
    <w:rsid w:val="00E31672"/>
    <w:rsid w:val="00E44D6D"/>
    <w:rsid w:val="00E753B1"/>
    <w:rsid w:val="00EF25AA"/>
    <w:rsid w:val="00EF6CD7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8"/>
    <o:shapelayout v:ext="edit">
      <o:idmap v:ext="edit" data="1"/>
    </o:shapelayout>
  </w:shapeDefaults>
  <w:decimalSymbol w:val=","/>
  <w:listSeparator w:val=";"/>
  <w14:docId w14:val="4BF18F95"/>
  <w15:chartTrackingRefBased/>
  <w15:docId w15:val="{5BE3B24A-F45F-4A20-BA8F-5F5ACD561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Default">
    <w:name w:val="Default"/>
    <w:rsid w:val="006F6A7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4B9BA-2D67-4910-B4D1-AE958ED2A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17</TotalTime>
  <Pages>1</Pages>
  <Words>139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1095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21</cp:revision>
  <cp:lastPrinted>2022-03-29T08:07:00Z</cp:lastPrinted>
  <dcterms:created xsi:type="dcterms:W3CDTF">2023-05-29T10:19:00Z</dcterms:created>
  <dcterms:modified xsi:type="dcterms:W3CDTF">2026-01-27T14:49:00Z</dcterms:modified>
</cp:coreProperties>
</file>